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08" w:rsidRDefault="00810208" w:rsidP="00C974A9"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培训学校岗位职责说明书</w:t>
      </w:r>
    </w:p>
    <w:p w:rsidR="00810208" w:rsidRPr="00CA0E57" w:rsidRDefault="00810208" w:rsidP="00C974A9">
      <w:pPr>
        <w:spacing w:line="360" w:lineRule="auto"/>
        <w:jc w:val="center"/>
        <w:rPr>
          <w:b/>
          <w:sz w:val="48"/>
          <w:szCs w:val="48"/>
        </w:rPr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行政专员：</w:t>
      </w:r>
    </w:p>
    <w:p w:rsidR="00810208" w:rsidRPr="00A41319" w:rsidRDefault="00810208" w:rsidP="00C974A9">
      <w:pPr>
        <w:spacing w:line="360" w:lineRule="auto"/>
      </w:pPr>
      <w:r>
        <w:t>1</w:t>
      </w:r>
      <w:r>
        <w:rPr>
          <w:rFonts w:hint="eastAsia"/>
        </w:rPr>
        <w:t>、办公室日常维护（卫生、钥匙、门窗）</w:t>
      </w:r>
    </w:p>
    <w:p w:rsidR="00810208" w:rsidRDefault="00810208" w:rsidP="00C974A9">
      <w:pPr>
        <w:spacing w:line="360" w:lineRule="auto"/>
      </w:pPr>
      <w:r>
        <w:t>2</w:t>
      </w:r>
      <w:r>
        <w:rPr>
          <w:rFonts w:hint="eastAsia"/>
        </w:rPr>
        <w:t>、办公室及校区申购物资、填写纸质、电子版（</w:t>
      </w:r>
      <w:r>
        <w:t>OA</w:t>
      </w:r>
      <w:r>
        <w:rPr>
          <w:rFonts w:hint="eastAsia"/>
        </w:rPr>
        <w:t>）出入库单。</w:t>
      </w:r>
    </w:p>
    <w:p w:rsidR="00810208" w:rsidRDefault="00810208" w:rsidP="00C974A9">
      <w:pPr>
        <w:spacing w:line="360" w:lineRule="auto"/>
      </w:pPr>
      <w:r>
        <w:t>3</w:t>
      </w:r>
      <w:r>
        <w:rPr>
          <w:rFonts w:hint="eastAsia"/>
        </w:rPr>
        <w:t>、</w:t>
      </w:r>
      <w:r w:rsidRPr="00A41319">
        <w:rPr>
          <w:rFonts w:hint="eastAsia"/>
        </w:rPr>
        <w:t>费用报销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  <w:r>
        <w:t>4</w:t>
      </w:r>
      <w:r>
        <w:rPr>
          <w:rFonts w:hint="eastAsia"/>
        </w:rPr>
        <w:t>、集团网电信</w:t>
      </w:r>
      <w:r w:rsidRPr="00A41319">
        <w:rPr>
          <w:rFonts w:hint="eastAsia"/>
        </w:rPr>
        <w:t>电话费补助申请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  <w:r>
        <w:t>5</w:t>
      </w:r>
      <w:r>
        <w:rPr>
          <w:rFonts w:hint="eastAsia"/>
        </w:rPr>
        <w:t>、工牌的办理。</w:t>
      </w:r>
    </w:p>
    <w:p w:rsidR="00810208" w:rsidRDefault="00810208" w:rsidP="00C974A9">
      <w:pPr>
        <w:spacing w:line="360" w:lineRule="auto"/>
      </w:pPr>
      <w:r>
        <w:t>6</w:t>
      </w:r>
      <w:r>
        <w:rPr>
          <w:rFonts w:hint="eastAsia"/>
        </w:rPr>
        <w:t>、教</w:t>
      </w:r>
      <w:r w:rsidRPr="00A41319">
        <w:rPr>
          <w:rFonts w:hint="eastAsia"/>
        </w:rPr>
        <w:t>室及会议室预定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  <w:r>
        <w:t>7</w:t>
      </w:r>
      <w:r>
        <w:rPr>
          <w:rFonts w:hint="eastAsia"/>
        </w:rPr>
        <w:t>、周例会点名及会议记录。</w:t>
      </w:r>
    </w:p>
    <w:p w:rsidR="00810208" w:rsidRDefault="00810208" w:rsidP="00C974A9">
      <w:pPr>
        <w:spacing w:line="360" w:lineRule="auto"/>
      </w:pPr>
      <w:r>
        <w:t>8</w:t>
      </w:r>
      <w:r>
        <w:rPr>
          <w:rFonts w:hint="eastAsia"/>
        </w:rPr>
        <w:t>、领发生日券。</w:t>
      </w:r>
    </w:p>
    <w:p w:rsidR="00810208" w:rsidRDefault="00810208" w:rsidP="00C974A9">
      <w:pPr>
        <w:spacing w:line="360" w:lineRule="auto"/>
      </w:pPr>
      <w:r>
        <w:t>9</w:t>
      </w:r>
      <w:r>
        <w:rPr>
          <w:rFonts w:hint="eastAsia"/>
        </w:rPr>
        <w:t>、</w:t>
      </w:r>
      <w:r w:rsidRPr="00687131">
        <w:rPr>
          <w:rFonts w:hint="eastAsia"/>
        </w:rPr>
        <w:t>引导、接待外来宾客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人事专员：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每月发放及收取绩效表。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办理社保、医保、公积金。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每月更新花名册、通讯录、员工相册。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每月考勤。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培训学校周计划。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办理新员工入职手续。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统计各类表格。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招聘。</w:t>
      </w:r>
    </w:p>
    <w:p w:rsidR="00810208" w:rsidRDefault="00810208" w:rsidP="00C974A9">
      <w:pPr>
        <w:pStyle w:val="ListParagraph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制定规章制度。</w:t>
      </w:r>
    </w:p>
    <w:p w:rsidR="00810208" w:rsidRDefault="00810208" w:rsidP="00C974A9">
      <w:pPr>
        <w:spacing w:line="360" w:lineRule="auto"/>
      </w:pPr>
      <w:r>
        <w:t>10</w:t>
      </w:r>
      <w:r>
        <w:rPr>
          <w:rFonts w:hint="eastAsia"/>
        </w:rPr>
        <w:t>、辅助各部门负责人办公。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Pr="00C974A9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数据分析师：</w:t>
      </w:r>
    </w:p>
    <w:p w:rsidR="00810208" w:rsidRDefault="00810208" w:rsidP="00C974A9">
      <w:pPr>
        <w:spacing w:line="360" w:lineRule="auto"/>
      </w:pPr>
      <w:r>
        <w:t>1</w:t>
      </w:r>
      <w:r>
        <w:rPr>
          <w:rFonts w:hint="eastAsia"/>
        </w:rPr>
        <w:t>、百树优</w:t>
      </w:r>
      <w:r>
        <w:t>+</w:t>
      </w:r>
      <w:r>
        <w:rPr>
          <w:rFonts w:hint="eastAsia"/>
        </w:rPr>
        <w:t>合伙人相关合作项目数据测算</w:t>
      </w:r>
    </w:p>
    <w:p w:rsidR="00810208" w:rsidRDefault="00810208" w:rsidP="00C974A9">
      <w:pPr>
        <w:spacing w:line="360" w:lineRule="auto"/>
      </w:pPr>
      <w:r>
        <w:t>2</w:t>
      </w:r>
      <w:r>
        <w:rPr>
          <w:rFonts w:hint="eastAsia"/>
        </w:rPr>
        <w:t>、财年相关季度指标值制定</w:t>
      </w:r>
    </w:p>
    <w:p w:rsidR="00810208" w:rsidRDefault="00810208" w:rsidP="00C974A9">
      <w:pPr>
        <w:spacing w:line="360" w:lineRule="auto"/>
      </w:pPr>
      <w:r>
        <w:t>3</w:t>
      </w:r>
      <w:r>
        <w:rPr>
          <w:rFonts w:hint="eastAsia"/>
        </w:rPr>
        <w:t>、校管家系统日常数据维护；</w:t>
      </w:r>
    </w:p>
    <w:p w:rsidR="00810208" w:rsidRDefault="00810208" w:rsidP="00C974A9">
      <w:pPr>
        <w:spacing w:line="360" w:lineRule="auto"/>
      </w:pPr>
      <w:r>
        <w:t>4</w:t>
      </w:r>
      <w:r>
        <w:rPr>
          <w:rFonts w:hint="eastAsia"/>
        </w:rPr>
        <w:t>、上好课系统日常数据维护及相关需求汇总；</w:t>
      </w:r>
    </w:p>
    <w:p w:rsidR="00810208" w:rsidRDefault="00810208" w:rsidP="00C974A9">
      <w:pPr>
        <w:spacing w:line="360" w:lineRule="auto"/>
      </w:pPr>
      <w:r>
        <w:t>5</w:t>
      </w:r>
      <w:r>
        <w:rPr>
          <w:rFonts w:hint="eastAsia"/>
        </w:rPr>
        <w:t>、财务月度基本情况统计表的收集及汇总；</w:t>
      </w:r>
    </w:p>
    <w:p w:rsidR="00810208" w:rsidRDefault="00810208" w:rsidP="00C974A9">
      <w:pPr>
        <w:spacing w:line="360" w:lineRule="auto"/>
      </w:pPr>
      <w:r>
        <w:t>6</w:t>
      </w:r>
      <w:r>
        <w:rPr>
          <w:rFonts w:hint="eastAsia"/>
        </w:rPr>
        <w:t>、协助其他各部门完成数据表格的应用；</w:t>
      </w:r>
    </w:p>
    <w:p w:rsidR="00810208" w:rsidRPr="00DF0782" w:rsidRDefault="00810208" w:rsidP="00C974A9">
      <w:pPr>
        <w:spacing w:line="360" w:lineRule="auto"/>
      </w:pPr>
    </w:p>
    <w:p w:rsidR="00810208" w:rsidRDefault="00810208" w:rsidP="00DF0782">
      <w:pPr>
        <w:spacing w:line="360" w:lineRule="auto"/>
      </w:pPr>
      <w:r>
        <w:rPr>
          <w:rFonts w:hint="eastAsia"/>
        </w:rPr>
        <w:t>客服专员：</w:t>
      </w:r>
    </w:p>
    <w:p w:rsidR="00810208" w:rsidRDefault="00810208" w:rsidP="00DF0782">
      <w:pPr>
        <w:spacing w:line="360" w:lineRule="auto"/>
      </w:pPr>
      <w:r>
        <w:t>1</w:t>
      </w:r>
      <w:r>
        <w:rPr>
          <w:rFonts w:hint="eastAsia"/>
        </w:rPr>
        <w:t>、负责客服咨询热线的接听以及外呼工作；</w:t>
      </w:r>
    </w:p>
    <w:p w:rsidR="00810208" w:rsidRDefault="00810208" w:rsidP="00DF0782">
      <w:pPr>
        <w:spacing w:line="360" w:lineRule="auto"/>
      </w:pPr>
      <w:r>
        <w:t>2</w:t>
      </w:r>
      <w:r>
        <w:rPr>
          <w:rFonts w:hint="eastAsia"/>
        </w:rPr>
        <w:t>、为百树培优</w:t>
      </w:r>
      <w:r>
        <w:t>QQ</w:t>
      </w:r>
      <w:r>
        <w:rPr>
          <w:rFonts w:hint="eastAsia"/>
        </w:rPr>
        <w:t>家长交流群提供答疑服务；</w:t>
      </w:r>
    </w:p>
    <w:p w:rsidR="00810208" w:rsidRDefault="00810208" w:rsidP="00DF0782">
      <w:pPr>
        <w:spacing w:line="360" w:lineRule="auto"/>
      </w:pPr>
      <w:r>
        <w:t>3</w:t>
      </w:r>
      <w:r>
        <w:rPr>
          <w:rFonts w:hint="eastAsia"/>
        </w:rPr>
        <w:t>、受理学员家长的投诉，并在</w:t>
      </w:r>
      <w:r>
        <w:t>24</w:t>
      </w:r>
      <w:r>
        <w:rPr>
          <w:rFonts w:hint="eastAsia"/>
        </w:rPr>
        <w:t>小时内处理并反馈；</w:t>
      </w:r>
    </w:p>
    <w:p w:rsidR="00810208" w:rsidRDefault="00810208" w:rsidP="00DF0782">
      <w:pPr>
        <w:spacing w:line="360" w:lineRule="auto"/>
      </w:pPr>
      <w:r>
        <w:t>4</w:t>
      </w:r>
      <w:r>
        <w:rPr>
          <w:rFonts w:hint="eastAsia"/>
        </w:rPr>
        <w:t>、记录好潜在学员信息，登记预约测试学员信息，并将相关信息反馈给分校区前台；</w:t>
      </w:r>
    </w:p>
    <w:p w:rsidR="00810208" w:rsidRDefault="00810208" w:rsidP="00DF0782">
      <w:pPr>
        <w:spacing w:line="360" w:lineRule="auto"/>
      </w:pPr>
      <w:r>
        <w:t>5</w:t>
      </w:r>
      <w:r>
        <w:rPr>
          <w:rFonts w:hint="eastAsia"/>
        </w:rPr>
        <w:t>、配合好市场，对潜在学员进行回访或者分配资源；</w:t>
      </w:r>
    </w:p>
    <w:p w:rsidR="00810208" w:rsidRDefault="00810208" w:rsidP="00DF0782">
      <w:pPr>
        <w:spacing w:line="360" w:lineRule="auto"/>
      </w:pPr>
      <w:r>
        <w:t>6</w:t>
      </w:r>
      <w:r>
        <w:rPr>
          <w:rFonts w:hint="eastAsia"/>
        </w:rPr>
        <w:t>、管理好客服办公室的卫生；</w:t>
      </w:r>
    </w:p>
    <w:p w:rsidR="00810208" w:rsidRDefault="00810208" w:rsidP="00DF0782">
      <w:pPr>
        <w:spacing w:line="360" w:lineRule="auto"/>
      </w:pPr>
      <w:r>
        <w:t>7</w:t>
      </w:r>
      <w:r>
        <w:rPr>
          <w:rFonts w:hint="eastAsia"/>
        </w:rPr>
        <w:t>、了解每个时间段的优惠以及课程信息；</w:t>
      </w:r>
    </w:p>
    <w:p w:rsidR="00810208" w:rsidRDefault="00810208" w:rsidP="00DF0782">
      <w:pPr>
        <w:spacing w:line="360" w:lineRule="auto"/>
      </w:pPr>
      <w:r>
        <w:t>8</w:t>
      </w:r>
      <w:r>
        <w:rPr>
          <w:rFonts w:hint="eastAsia"/>
        </w:rPr>
        <w:t>、记录各种家长问题，并总结客服话术；</w:t>
      </w:r>
    </w:p>
    <w:p w:rsidR="00810208" w:rsidRPr="00DF0782" w:rsidRDefault="00810208" w:rsidP="00DF0782">
      <w:pPr>
        <w:spacing w:line="360" w:lineRule="auto"/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市场专员：</w:t>
      </w:r>
    </w:p>
    <w:p w:rsidR="00810208" w:rsidRDefault="00810208" w:rsidP="00C0432E">
      <w:pPr>
        <w:spacing w:line="360" w:lineRule="auto"/>
        <w:ind w:left="31680" w:hangingChars="150" w:firstLine="31680"/>
      </w:pPr>
      <w:r w:rsidRPr="00761066">
        <w:t>1</w:t>
      </w:r>
      <w:r w:rsidRPr="00761066">
        <w:rPr>
          <w:rFonts w:hint="eastAsia"/>
        </w:rPr>
        <w:t>、在市场部主任的领导下，负责公司营销信息管理、市场调研方案的策划、实施与业务管理。</w:t>
      </w:r>
    </w:p>
    <w:p w:rsidR="00810208" w:rsidRDefault="00810208" w:rsidP="00C0432E">
      <w:pPr>
        <w:spacing w:line="360" w:lineRule="auto"/>
        <w:ind w:left="31680" w:hangingChars="150" w:firstLine="31680"/>
      </w:pPr>
      <w:r w:rsidRPr="00761066">
        <w:t>2</w:t>
      </w:r>
      <w:r w:rsidRPr="00761066">
        <w:rPr>
          <w:rFonts w:hint="eastAsia"/>
        </w:rPr>
        <w:t>、负责跟踪、研究与公司有关的宏观环境动态、行业状况、需求变化及市场竞争格局，负责制定公司年度市场营销信息调研计划及预算，提交调研报告。负责制定专项市场调研方案，收集市场信息，分析调研结果，提交调研报告，预测市场动态，拟定应对策略。</w:t>
      </w:r>
      <w:r w:rsidRPr="00761066">
        <w:t xml:space="preserve"> </w:t>
      </w:r>
    </w:p>
    <w:p w:rsidR="00810208" w:rsidRDefault="00810208" w:rsidP="00C974A9">
      <w:pPr>
        <w:spacing w:line="360" w:lineRule="auto"/>
      </w:pPr>
      <w:r w:rsidRPr="00761066">
        <w:t>3</w:t>
      </w:r>
      <w:r w:rsidRPr="00761066">
        <w:rPr>
          <w:rFonts w:hint="eastAsia"/>
        </w:rPr>
        <w:t>、竞争产品信息的收集、整理与反馈竞品陈列情况。</w:t>
      </w:r>
    </w:p>
    <w:p w:rsidR="00810208" w:rsidRDefault="00810208" w:rsidP="00C974A9">
      <w:pPr>
        <w:spacing w:line="360" w:lineRule="auto"/>
      </w:pPr>
      <w:r w:rsidRPr="00761066">
        <w:t>4</w:t>
      </w:r>
      <w:r w:rsidRPr="00761066">
        <w:rPr>
          <w:rFonts w:hint="eastAsia"/>
        </w:rPr>
        <w:t>、竞品的促销方式，竞争策略。</w:t>
      </w:r>
    </w:p>
    <w:p w:rsidR="00810208" w:rsidRDefault="00810208" w:rsidP="00C974A9">
      <w:pPr>
        <w:spacing w:line="360" w:lineRule="auto"/>
      </w:pPr>
      <w:r w:rsidRPr="00761066">
        <w:t>5</w:t>
      </w:r>
      <w:r w:rsidRPr="00761066">
        <w:rPr>
          <w:rFonts w:hint="eastAsia"/>
        </w:rPr>
        <w:t>、竞品的渠道分析、产品诉求点、广告诉求点的调查整理与分析。</w:t>
      </w:r>
      <w:r w:rsidRPr="00761066">
        <w:t xml:space="preserve"> </w:t>
      </w:r>
    </w:p>
    <w:p w:rsidR="00810208" w:rsidRDefault="00810208" w:rsidP="00C974A9">
      <w:pPr>
        <w:spacing w:line="360" w:lineRule="auto"/>
      </w:pPr>
      <w:r w:rsidRPr="00761066">
        <w:t>6</w:t>
      </w:r>
      <w:r w:rsidRPr="00761066">
        <w:rPr>
          <w:rFonts w:hint="eastAsia"/>
        </w:rPr>
        <w:t>、主要几家企业信息的收集包括：地址、联系方式、优势、劣势、成熟区域。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网络推广专员：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1</w:t>
      </w:r>
      <w:r>
        <w:rPr>
          <w:rFonts w:hint="eastAsia"/>
        </w:rPr>
        <w:t>、负责网站的线上线下活动的策划、组织和整体推广，并执行。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2</w:t>
      </w:r>
      <w:r>
        <w:rPr>
          <w:rFonts w:hint="eastAsia"/>
        </w:rPr>
        <w:t>、负责收集策划活动的市场反馈信息，进行分析并调整活动方案。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3</w:t>
      </w:r>
      <w:r>
        <w:rPr>
          <w:rFonts w:hint="eastAsia"/>
        </w:rPr>
        <w:t>、根据要求策划、组织网站的专题，对网站的资源进行深度挖掘和资源整合。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4</w:t>
      </w:r>
      <w:r>
        <w:rPr>
          <w:rFonts w:hint="eastAsia"/>
        </w:rPr>
        <w:t>、整合各项数据指标，进行用户分析，并提交相关数据报告及整改，优化建议。</w:t>
      </w:r>
    </w:p>
    <w:p w:rsidR="00810208" w:rsidRDefault="00810208" w:rsidP="00C0432E">
      <w:pPr>
        <w:spacing w:line="360" w:lineRule="auto"/>
        <w:ind w:left="31680" w:hangingChars="250" w:firstLine="31680"/>
      </w:pPr>
      <w:r>
        <w:rPr>
          <w:rFonts w:hint="eastAsia"/>
        </w:rPr>
        <w:t xml:space="preserve">　</w:t>
      </w:r>
      <w:r>
        <w:t>5</w:t>
      </w:r>
      <w:r>
        <w:rPr>
          <w:rFonts w:hint="eastAsia"/>
        </w:rPr>
        <w:t>、负责部份对外的沟通和商务合作，与目标网站达成资源互换和异业合作活动方案，提升网站品牌和知名度。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6</w:t>
      </w:r>
      <w:r>
        <w:rPr>
          <w:rFonts w:hint="eastAsia"/>
        </w:rPr>
        <w:t>、其他相关策划推广工作。</w:t>
      </w:r>
    </w:p>
    <w:p w:rsidR="00810208" w:rsidRDefault="00810208" w:rsidP="00C0432E">
      <w:pPr>
        <w:spacing w:line="360" w:lineRule="auto"/>
        <w:ind w:left="31680" w:hangingChars="250" w:firstLine="31680"/>
      </w:pPr>
      <w:r>
        <w:rPr>
          <w:rFonts w:hint="eastAsia"/>
        </w:rPr>
        <w:t xml:space="preserve">　</w:t>
      </w:r>
      <w:r>
        <w:t>7</w:t>
      </w:r>
      <w:r>
        <w:rPr>
          <w:rFonts w:hint="eastAsia"/>
        </w:rPr>
        <w:t>、能够独立完成活动创意方案及方案撰写，具备扎实的文字功底、方案策划能力、提案制作能力。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8</w:t>
      </w:r>
      <w:r>
        <w:rPr>
          <w:rFonts w:hint="eastAsia"/>
        </w:rPr>
        <w:t>、精通</w:t>
      </w:r>
      <w:r>
        <w:t>html</w:t>
      </w:r>
      <w:r>
        <w:rPr>
          <w:rFonts w:hint="eastAsia"/>
        </w:rPr>
        <w:t>、</w:t>
      </w:r>
      <w:r>
        <w:t>css</w:t>
      </w:r>
      <w:r>
        <w:rPr>
          <w:rFonts w:hint="eastAsia"/>
        </w:rPr>
        <w:t>、</w:t>
      </w:r>
      <w:r>
        <w:t>js</w:t>
      </w:r>
      <w:r>
        <w:rPr>
          <w:rFonts w:hint="eastAsia"/>
        </w:rPr>
        <w:t>语言，有一定的查找错误能力。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9</w:t>
      </w:r>
      <w:r>
        <w:rPr>
          <w:rFonts w:hint="eastAsia"/>
        </w:rPr>
        <w:t>、能熟练使用</w:t>
      </w:r>
      <w:r>
        <w:t>ftp</w:t>
      </w:r>
      <w:r>
        <w:rPr>
          <w:rFonts w:hint="eastAsia"/>
        </w:rPr>
        <w:t>对官方网站文件进行管理，掌握</w:t>
      </w:r>
      <w:r>
        <w:t>office</w:t>
      </w:r>
      <w:r>
        <w:rPr>
          <w:rFonts w:hint="eastAsia"/>
        </w:rPr>
        <w:t>办公软件。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10</w:t>
      </w:r>
      <w:r>
        <w:rPr>
          <w:rFonts w:hint="eastAsia"/>
        </w:rPr>
        <w:t>、会简单操作</w:t>
      </w:r>
      <w:r>
        <w:t>PS</w:t>
      </w:r>
      <w:r>
        <w:rPr>
          <w:rFonts w:hint="eastAsia"/>
        </w:rPr>
        <w:t>等图片处理软件，具备较好的视觉审美能力。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11</w:t>
      </w:r>
      <w:r>
        <w:rPr>
          <w:rFonts w:hint="eastAsia"/>
        </w:rPr>
        <w:t>、熟悉网站合作流程，熟悉论坛合作等，具有网站合作成功经验。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12</w:t>
      </w:r>
      <w:r>
        <w:rPr>
          <w:rFonts w:hint="eastAsia"/>
        </w:rPr>
        <w:t>、责任心非常强，心细，性格活泼开朗，团队意识强烈。</w:t>
      </w:r>
    </w:p>
    <w:p w:rsidR="00810208" w:rsidRDefault="00810208" w:rsidP="00C974A9">
      <w:pPr>
        <w:spacing w:line="360" w:lineRule="auto"/>
      </w:pPr>
      <w:r>
        <w:rPr>
          <w:rFonts w:hint="eastAsia"/>
        </w:rPr>
        <w:t xml:space="preserve">　</w:t>
      </w:r>
      <w:r>
        <w:t>13</w:t>
      </w:r>
      <w:r>
        <w:rPr>
          <w:rFonts w:hint="eastAsia"/>
        </w:rPr>
        <w:t>、对电子商务市场具备强烈的兴趣，思路清晰，具备策略思考与企划能力。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 w:rsidRPr="005A19CE">
        <w:rPr>
          <w:rFonts w:hint="eastAsia"/>
        </w:rPr>
        <w:t>教务专员：</w:t>
      </w:r>
    </w:p>
    <w:p w:rsidR="00810208" w:rsidRDefault="00810208" w:rsidP="00C974A9">
      <w:pPr>
        <w:spacing w:line="360" w:lineRule="auto"/>
      </w:pPr>
      <w:r>
        <w:t>1</w:t>
      </w:r>
      <w:r>
        <w:rPr>
          <w:rFonts w:hint="eastAsia"/>
        </w:rPr>
        <w:t>、</w:t>
      </w:r>
      <w:r w:rsidRPr="005A19CE">
        <w:rPr>
          <w:rFonts w:hint="eastAsia"/>
        </w:rPr>
        <w:t>协助教学主任完成每学期课表的制定。</w:t>
      </w:r>
    </w:p>
    <w:p w:rsidR="00810208" w:rsidRDefault="00810208" w:rsidP="00C974A9">
      <w:pPr>
        <w:spacing w:line="360" w:lineRule="auto"/>
      </w:pPr>
      <w:r>
        <w:t>2</w:t>
      </w:r>
      <w:r>
        <w:rPr>
          <w:rFonts w:hint="eastAsia"/>
        </w:rPr>
        <w:t>、</w:t>
      </w:r>
      <w:r w:rsidRPr="005A19CE">
        <w:rPr>
          <w:rFonts w:hint="eastAsia"/>
        </w:rPr>
        <w:t>熟悉校管家教务排课系统，并熟练操作。</w:t>
      </w:r>
    </w:p>
    <w:p w:rsidR="00810208" w:rsidRDefault="00810208" w:rsidP="00C974A9">
      <w:pPr>
        <w:spacing w:line="360" w:lineRule="auto"/>
      </w:pPr>
      <w:r>
        <w:t>3</w:t>
      </w:r>
      <w:r>
        <w:rPr>
          <w:rFonts w:hint="eastAsia"/>
        </w:rPr>
        <w:t>、</w:t>
      </w:r>
      <w:r w:rsidRPr="005A19CE">
        <w:rPr>
          <w:rFonts w:hint="eastAsia"/>
        </w:rPr>
        <w:t>妥善保管所有学员的报名信息，并每学期进行必要的更新。</w:t>
      </w:r>
    </w:p>
    <w:p w:rsidR="00810208" w:rsidRDefault="00810208" w:rsidP="00C0432E">
      <w:pPr>
        <w:spacing w:line="360" w:lineRule="auto"/>
        <w:ind w:left="31680" w:hangingChars="150" w:firstLine="31680"/>
      </w:pPr>
      <w:r>
        <w:t>4</w:t>
      </w:r>
      <w:r>
        <w:rPr>
          <w:rFonts w:hint="eastAsia"/>
        </w:rPr>
        <w:t>、</w:t>
      </w:r>
      <w:r w:rsidRPr="005A19CE">
        <w:rPr>
          <w:rFonts w:hint="eastAsia"/>
        </w:rPr>
        <w:t>督促各科老师完成</w:t>
      </w:r>
      <w:r>
        <w:rPr>
          <w:rFonts w:hint="eastAsia"/>
        </w:rPr>
        <w:t>师生信的使用，点到，学生点评及作业布置情况，每周向教学主任汇报。</w:t>
      </w:r>
    </w:p>
    <w:p w:rsidR="00810208" w:rsidRDefault="00810208" w:rsidP="00C974A9">
      <w:pPr>
        <w:spacing w:line="360" w:lineRule="auto"/>
      </w:pPr>
      <w:r>
        <w:t>5</w:t>
      </w:r>
      <w:r>
        <w:rPr>
          <w:rFonts w:hint="eastAsia"/>
        </w:rPr>
        <w:t>、</w:t>
      </w:r>
      <w:r w:rsidRPr="005A19CE">
        <w:rPr>
          <w:rFonts w:hint="eastAsia"/>
        </w:rPr>
        <w:t>负责每学期教材的入库和发放。</w:t>
      </w:r>
    </w:p>
    <w:p w:rsidR="00810208" w:rsidRDefault="00810208" w:rsidP="00C974A9">
      <w:pPr>
        <w:spacing w:line="360" w:lineRule="auto"/>
      </w:pPr>
      <w:r>
        <w:t>6</w:t>
      </w:r>
      <w:r>
        <w:rPr>
          <w:rFonts w:hint="eastAsia"/>
        </w:rPr>
        <w:t>、</w:t>
      </w:r>
      <w:r w:rsidRPr="005A19CE">
        <w:rPr>
          <w:rFonts w:hint="eastAsia"/>
        </w:rPr>
        <w:t>协助培训学校完成一些紧急事务。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 w:rsidRPr="005A19CE">
        <w:rPr>
          <w:rFonts w:hint="eastAsia"/>
        </w:rPr>
        <w:t>学科组长：</w:t>
      </w:r>
    </w:p>
    <w:p w:rsidR="00810208" w:rsidRDefault="00810208" w:rsidP="00C974A9">
      <w:pPr>
        <w:spacing w:line="360" w:lineRule="auto"/>
      </w:pPr>
      <w:r w:rsidRPr="005A19CE">
        <w:t>1</w:t>
      </w:r>
      <w:r>
        <w:rPr>
          <w:rFonts w:hint="eastAsia"/>
        </w:rPr>
        <w:t>、</w:t>
      </w:r>
      <w:r w:rsidRPr="005A19CE">
        <w:rPr>
          <w:rFonts w:hint="eastAsia"/>
        </w:rPr>
        <w:t>负责统筹安排本学科的教学计划和教研方向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  <w:r w:rsidRPr="005A19CE">
        <w:t>2</w:t>
      </w:r>
      <w:r>
        <w:rPr>
          <w:rFonts w:hint="eastAsia"/>
        </w:rPr>
        <w:t>、</w:t>
      </w:r>
      <w:r w:rsidRPr="005A19CE">
        <w:rPr>
          <w:rFonts w:hint="eastAsia"/>
        </w:rPr>
        <w:t>负责督导本学科其他老师的教学教研工作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  <w:r w:rsidRPr="005A19CE">
        <w:t>3</w:t>
      </w:r>
      <w:r>
        <w:rPr>
          <w:rFonts w:hint="eastAsia"/>
        </w:rPr>
        <w:t>、</w:t>
      </w:r>
      <w:r w:rsidRPr="005A19CE">
        <w:rPr>
          <w:rFonts w:hint="eastAsia"/>
        </w:rPr>
        <w:t>完成本学科的教学工作和教研工作</w:t>
      </w:r>
      <w:r>
        <w:rPr>
          <w:rFonts w:hint="eastAsia"/>
        </w:rPr>
        <w:t>。</w:t>
      </w:r>
    </w:p>
    <w:p w:rsidR="00810208" w:rsidRDefault="00810208" w:rsidP="00C0432E">
      <w:pPr>
        <w:spacing w:line="360" w:lineRule="auto"/>
        <w:ind w:left="31680" w:hangingChars="150" w:firstLine="31680"/>
      </w:pPr>
      <w:r w:rsidRPr="005A19CE">
        <w:t>4</w:t>
      </w:r>
      <w:r>
        <w:rPr>
          <w:rFonts w:hint="eastAsia"/>
        </w:rPr>
        <w:t>、</w:t>
      </w:r>
      <w:r w:rsidRPr="005A19CE">
        <w:rPr>
          <w:rFonts w:hint="eastAsia"/>
        </w:rPr>
        <w:t>协助教学主任完成有关学科课程推广方案的制定及执行。</w:t>
      </w:r>
      <w:r w:rsidRPr="005A19CE">
        <w:t>5.</w:t>
      </w:r>
      <w:r w:rsidRPr="005A19CE">
        <w:rPr>
          <w:rFonts w:hint="eastAsia"/>
        </w:rPr>
        <w:t>向全日制校区提供部分课程的教学教研计划及课件</w:t>
      </w:r>
      <w:r>
        <w:rPr>
          <w:rFonts w:hint="eastAsia"/>
        </w:rPr>
        <w:t>。</w:t>
      </w:r>
    </w:p>
    <w:p w:rsidR="00810208" w:rsidRDefault="00810208" w:rsidP="00C0432E">
      <w:pPr>
        <w:spacing w:line="360" w:lineRule="auto"/>
        <w:ind w:left="31680" w:hangingChars="150" w:firstLine="31680"/>
      </w:pPr>
    </w:p>
    <w:p w:rsidR="00810208" w:rsidRDefault="00810208" w:rsidP="00C0432E">
      <w:pPr>
        <w:spacing w:line="360" w:lineRule="auto"/>
        <w:ind w:left="31680" w:hangingChars="150" w:firstLine="31680"/>
      </w:pPr>
      <w:r w:rsidRPr="005A19CE">
        <w:rPr>
          <w:rFonts w:hint="eastAsia"/>
        </w:rPr>
        <w:t>学科副组长：</w:t>
      </w:r>
    </w:p>
    <w:p w:rsidR="00810208" w:rsidRDefault="00810208" w:rsidP="00C0432E">
      <w:pPr>
        <w:spacing w:line="360" w:lineRule="auto"/>
        <w:ind w:left="31680" w:hangingChars="150" w:firstLine="31680"/>
      </w:pPr>
      <w:r w:rsidRPr="005A19CE">
        <w:t>1</w:t>
      </w:r>
      <w:r>
        <w:rPr>
          <w:rFonts w:hint="eastAsia"/>
        </w:rPr>
        <w:t>、</w:t>
      </w:r>
      <w:r w:rsidRPr="005A19CE">
        <w:rPr>
          <w:rFonts w:hint="eastAsia"/>
        </w:rPr>
        <w:t>协助学科组长督导本学科其他老师的教学教研工作</w:t>
      </w:r>
      <w:r>
        <w:rPr>
          <w:rFonts w:hint="eastAsia"/>
        </w:rPr>
        <w:t>。</w:t>
      </w:r>
    </w:p>
    <w:p w:rsidR="00810208" w:rsidRDefault="00810208" w:rsidP="00C0432E">
      <w:pPr>
        <w:spacing w:line="360" w:lineRule="auto"/>
        <w:ind w:left="31680" w:hangingChars="150" w:firstLine="31680"/>
      </w:pPr>
      <w:r>
        <w:t>2</w:t>
      </w:r>
      <w:r>
        <w:rPr>
          <w:rFonts w:hint="eastAsia"/>
        </w:rPr>
        <w:t>、</w:t>
      </w:r>
      <w:r w:rsidRPr="005A19CE">
        <w:rPr>
          <w:rFonts w:hint="eastAsia"/>
        </w:rPr>
        <w:t>完成本学科的教学工作和教研工作</w:t>
      </w:r>
      <w:r>
        <w:rPr>
          <w:rFonts w:hint="eastAsia"/>
        </w:rPr>
        <w:t>。</w:t>
      </w:r>
    </w:p>
    <w:p w:rsidR="00810208" w:rsidRDefault="00810208" w:rsidP="00C0432E">
      <w:pPr>
        <w:spacing w:line="360" w:lineRule="auto"/>
        <w:ind w:left="31680" w:hangingChars="150" w:firstLine="31680"/>
      </w:pPr>
      <w:r>
        <w:t>3</w:t>
      </w:r>
      <w:r>
        <w:rPr>
          <w:rFonts w:hint="eastAsia"/>
        </w:rPr>
        <w:t>、</w:t>
      </w:r>
      <w:r w:rsidRPr="005A19CE">
        <w:rPr>
          <w:rFonts w:hint="eastAsia"/>
        </w:rPr>
        <w:t>协助学科组长完成有关学科课程推广方案的制定及执行。</w:t>
      </w:r>
    </w:p>
    <w:p w:rsidR="00810208" w:rsidRDefault="00810208" w:rsidP="00C0432E">
      <w:pPr>
        <w:spacing w:line="360" w:lineRule="auto"/>
        <w:ind w:left="31680" w:hangingChars="150" w:firstLine="31680"/>
      </w:pPr>
      <w:r>
        <w:t>4</w:t>
      </w:r>
      <w:r>
        <w:rPr>
          <w:rFonts w:hint="eastAsia"/>
        </w:rPr>
        <w:t>、</w:t>
      </w:r>
      <w:r w:rsidRPr="005A19CE">
        <w:rPr>
          <w:rFonts w:hint="eastAsia"/>
        </w:rPr>
        <w:t>向全日制校区提供部分课程的教学教研计划及课件</w:t>
      </w:r>
      <w:r>
        <w:rPr>
          <w:rFonts w:hint="eastAsia"/>
        </w:rPr>
        <w:t>。</w:t>
      </w:r>
    </w:p>
    <w:p w:rsidR="00810208" w:rsidRDefault="00810208" w:rsidP="00C0432E">
      <w:pPr>
        <w:spacing w:line="360" w:lineRule="auto"/>
        <w:ind w:left="31680" w:hangingChars="150" w:firstLine="31680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 w:rsidRPr="005A19CE">
        <w:rPr>
          <w:rFonts w:hint="eastAsia"/>
        </w:rPr>
        <w:t>学科</w:t>
      </w:r>
      <w:r>
        <w:rPr>
          <w:rFonts w:hint="eastAsia"/>
        </w:rPr>
        <w:t>教</w:t>
      </w:r>
      <w:r w:rsidRPr="005A19CE">
        <w:rPr>
          <w:rFonts w:hint="eastAsia"/>
        </w:rPr>
        <w:t>师：</w:t>
      </w:r>
    </w:p>
    <w:p w:rsidR="00810208" w:rsidRDefault="00810208" w:rsidP="00C974A9">
      <w:pPr>
        <w:spacing w:line="360" w:lineRule="auto"/>
      </w:pPr>
      <w:r>
        <w:t>1</w:t>
      </w:r>
      <w:r>
        <w:rPr>
          <w:rFonts w:hint="eastAsia"/>
        </w:rPr>
        <w:t>、</w:t>
      </w:r>
      <w:r w:rsidRPr="005A19CE">
        <w:rPr>
          <w:rFonts w:hint="eastAsia"/>
        </w:rPr>
        <w:t>完成本学科的教学工作和教研工作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  <w:r>
        <w:t>2</w:t>
      </w:r>
      <w:r>
        <w:rPr>
          <w:rFonts w:hint="eastAsia"/>
        </w:rPr>
        <w:t>、</w:t>
      </w:r>
      <w:r w:rsidRPr="005A19CE">
        <w:rPr>
          <w:rFonts w:hint="eastAsia"/>
        </w:rPr>
        <w:t>执行本学科制定的有关课程推广方案。</w:t>
      </w:r>
    </w:p>
    <w:p w:rsidR="00810208" w:rsidRDefault="00810208" w:rsidP="00C974A9">
      <w:pPr>
        <w:spacing w:line="360" w:lineRule="auto"/>
      </w:pPr>
      <w:r>
        <w:t>3</w:t>
      </w:r>
      <w:r>
        <w:rPr>
          <w:rFonts w:hint="eastAsia"/>
        </w:rPr>
        <w:t>、</w:t>
      </w:r>
      <w:r w:rsidRPr="005A19CE">
        <w:rPr>
          <w:rFonts w:hint="eastAsia"/>
        </w:rPr>
        <w:t>向全日制校区提供部分课程的教学教研计划及课件</w:t>
      </w:r>
      <w:r>
        <w:rPr>
          <w:rFonts w:hint="eastAsia"/>
        </w:rPr>
        <w:t>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校区主管：</w:t>
      </w:r>
    </w:p>
    <w:p w:rsidR="00810208" w:rsidRDefault="00810208" w:rsidP="00D5664F">
      <w:pPr>
        <w:spacing w:line="360" w:lineRule="auto"/>
      </w:pPr>
      <w:r>
        <w:t>1</w:t>
      </w:r>
      <w:r>
        <w:rPr>
          <w:rFonts w:hint="eastAsia"/>
        </w:rPr>
        <w:t>、校区环境的日常监督。</w:t>
      </w:r>
    </w:p>
    <w:p w:rsidR="00810208" w:rsidRDefault="00810208" w:rsidP="00D5664F">
      <w:pPr>
        <w:spacing w:line="360" w:lineRule="auto"/>
      </w:pPr>
      <w:r>
        <w:t>2</w:t>
      </w:r>
      <w:r>
        <w:rPr>
          <w:rFonts w:hint="eastAsia"/>
        </w:rPr>
        <w:t>、来访接待以及指引。</w:t>
      </w:r>
    </w:p>
    <w:p w:rsidR="00810208" w:rsidRDefault="00810208" w:rsidP="00D5664F">
      <w:pPr>
        <w:spacing w:line="360" w:lineRule="auto"/>
      </w:pPr>
      <w:r>
        <w:t>3</w:t>
      </w:r>
      <w:r>
        <w:rPr>
          <w:rFonts w:hint="eastAsia"/>
        </w:rPr>
        <w:t>、校区日常费用的收取。</w:t>
      </w:r>
    </w:p>
    <w:p w:rsidR="00810208" w:rsidRDefault="00810208" w:rsidP="00D5664F">
      <w:pPr>
        <w:spacing w:line="360" w:lineRule="auto"/>
      </w:pPr>
      <w:r>
        <w:t>4</w:t>
      </w:r>
      <w:r>
        <w:rPr>
          <w:rFonts w:hint="eastAsia"/>
        </w:rPr>
        <w:t>、新学员前测的接待。</w:t>
      </w:r>
    </w:p>
    <w:p w:rsidR="00810208" w:rsidRDefault="00810208" w:rsidP="00D5664F">
      <w:pPr>
        <w:spacing w:line="360" w:lineRule="auto"/>
      </w:pPr>
      <w:r>
        <w:t>5</w:t>
      </w:r>
      <w:r>
        <w:rPr>
          <w:rFonts w:hint="eastAsia"/>
        </w:rPr>
        <w:t>、信息报表的制作与上报。</w:t>
      </w:r>
    </w:p>
    <w:p w:rsidR="00810208" w:rsidRDefault="00810208" w:rsidP="00D5664F">
      <w:pPr>
        <w:spacing w:line="360" w:lineRule="auto"/>
      </w:pPr>
      <w:r>
        <w:t>6</w:t>
      </w:r>
      <w:r>
        <w:rPr>
          <w:rFonts w:hint="eastAsia"/>
        </w:rPr>
        <w:t>、协助校区主管进行日常的管理工作。</w:t>
      </w:r>
    </w:p>
    <w:p w:rsidR="00810208" w:rsidRDefault="00810208" w:rsidP="00D5664F">
      <w:pPr>
        <w:spacing w:line="360" w:lineRule="auto"/>
      </w:pPr>
      <w:r>
        <w:t>7</w:t>
      </w:r>
      <w:r>
        <w:rPr>
          <w:rFonts w:hint="eastAsia"/>
        </w:rPr>
        <w:t>、日常市场活动的配合及参与。</w:t>
      </w:r>
    </w:p>
    <w:p w:rsidR="00810208" w:rsidRDefault="00810208" w:rsidP="00D5664F">
      <w:pPr>
        <w:spacing w:line="360" w:lineRule="auto"/>
      </w:pPr>
      <w:r>
        <w:t>8</w:t>
      </w:r>
      <w:r>
        <w:rPr>
          <w:rFonts w:hint="eastAsia"/>
        </w:rPr>
        <w:t>、校区信息的整理与管理。</w:t>
      </w:r>
    </w:p>
    <w:p w:rsidR="00810208" w:rsidRDefault="00810208" w:rsidP="00D5664F">
      <w:pPr>
        <w:spacing w:line="360" w:lineRule="auto"/>
      </w:pPr>
      <w:r>
        <w:t>9</w:t>
      </w:r>
      <w:r>
        <w:rPr>
          <w:rFonts w:hint="eastAsia"/>
        </w:rPr>
        <w:t>、协助教学工作及日常生活。</w:t>
      </w:r>
    </w:p>
    <w:p w:rsidR="00810208" w:rsidRDefault="00810208" w:rsidP="00D5664F">
      <w:pPr>
        <w:spacing w:line="360" w:lineRule="auto"/>
      </w:pPr>
      <w:r>
        <w:t>10</w:t>
      </w:r>
      <w:r>
        <w:rPr>
          <w:rFonts w:hint="eastAsia"/>
        </w:rPr>
        <w:t xml:space="preserve">、配合学校老师完成学校各项工作。　</w:t>
      </w:r>
    </w:p>
    <w:p w:rsidR="00810208" w:rsidRDefault="00810208" w:rsidP="00D5664F">
      <w:pPr>
        <w:spacing w:line="360" w:lineRule="auto"/>
      </w:pPr>
      <w:r>
        <w:t>11</w:t>
      </w:r>
      <w:r>
        <w:rPr>
          <w:rFonts w:hint="eastAsia"/>
        </w:rPr>
        <w:t>、与财务对接校区流水收入。</w:t>
      </w:r>
    </w:p>
    <w:p w:rsidR="00810208" w:rsidRPr="00D5664F" w:rsidRDefault="00810208" w:rsidP="00D5664F">
      <w:pPr>
        <w:spacing w:line="360" w:lineRule="auto"/>
      </w:pPr>
      <w:r>
        <w:t>12</w:t>
      </w:r>
      <w:r>
        <w:rPr>
          <w:rFonts w:hint="eastAsia"/>
        </w:rPr>
        <w:t>、校区日常管理。</w:t>
      </w:r>
    </w:p>
    <w:p w:rsidR="00810208" w:rsidRDefault="00810208" w:rsidP="00C974A9">
      <w:pPr>
        <w:spacing w:line="360" w:lineRule="auto"/>
      </w:pPr>
    </w:p>
    <w:p w:rsidR="00810208" w:rsidRDefault="00810208" w:rsidP="00C974A9">
      <w:pPr>
        <w:spacing w:line="360" w:lineRule="auto"/>
      </w:pPr>
      <w:r>
        <w:rPr>
          <w:rFonts w:hint="eastAsia"/>
        </w:rPr>
        <w:t>校区课程顾问：</w:t>
      </w:r>
    </w:p>
    <w:p w:rsidR="00810208" w:rsidRDefault="00810208" w:rsidP="00C974A9">
      <w:pPr>
        <w:spacing w:line="360" w:lineRule="auto"/>
      </w:pPr>
      <w:r>
        <w:t>1</w:t>
      </w:r>
      <w:r>
        <w:rPr>
          <w:rFonts w:hint="eastAsia"/>
        </w:rPr>
        <w:t>、校区环境的日常监督。</w:t>
      </w:r>
    </w:p>
    <w:p w:rsidR="00810208" w:rsidRDefault="00810208" w:rsidP="00C974A9">
      <w:pPr>
        <w:spacing w:line="360" w:lineRule="auto"/>
      </w:pPr>
      <w:r>
        <w:t>2</w:t>
      </w:r>
      <w:r>
        <w:rPr>
          <w:rFonts w:hint="eastAsia"/>
        </w:rPr>
        <w:t>、来访接待以及指引。</w:t>
      </w:r>
    </w:p>
    <w:p w:rsidR="00810208" w:rsidRDefault="00810208" w:rsidP="00C974A9">
      <w:pPr>
        <w:spacing w:line="360" w:lineRule="auto"/>
      </w:pPr>
      <w:r>
        <w:t>3</w:t>
      </w:r>
      <w:r>
        <w:rPr>
          <w:rFonts w:hint="eastAsia"/>
        </w:rPr>
        <w:t>、校区日常费用的收取。</w:t>
      </w:r>
    </w:p>
    <w:p w:rsidR="00810208" w:rsidRDefault="00810208" w:rsidP="00C974A9">
      <w:pPr>
        <w:spacing w:line="360" w:lineRule="auto"/>
      </w:pPr>
      <w:r>
        <w:t>4</w:t>
      </w:r>
      <w:r>
        <w:rPr>
          <w:rFonts w:hint="eastAsia"/>
        </w:rPr>
        <w:t>、新学员前测的接待。</w:t>
      </w:r>
    </w:p>
    <w:p w:rsidR="00810208" w:rsidRDefault="00810208" w:rsidP="00C974A9">
      <w:pPr>
        <w:spacing w:line="360" w:lineRule="auto"/>
      </w:pPr>
      <w:r>
        <w:t>5</w:t>
      </w:r>
      <w:r>
        <w:rPr>
          <w:rFonts w:hint="eastAsia"/>
        </w:rPr>
        <w:t>、信息报表的制作与上报。</w:t>
      </w:r>
    </w:p>
    <w:p w:rsidR="00810208" w:rsidRDefault="00810208" w:rsidP="00C974A9">
      <w:pPr>
        <w:spacing w:line="360" w:lineRule="auto"/>
      </w:pPr>
      <w:r>
        <w:t>6</w:t>
      </w:r>
      <w:r>
        <w:rPr>
          <w:rFonts w:hint="eastAsia"/>
        </w:rPr>
        <w:t>、协助校区主管进行日常的管理工作。</w:t>
      </w:r>
    </w:p>
    <w:p w:rsidR="00810208" w:rsidRDefault="00810208" w:rsidP="00C974A9">
      <w:pPr>
        <w:spacing w:line="360" w:lineRule="auto"/>
      </w:pPr>
      <w:r>
        <w:t>7</w:t>
      </w:r>
      <w:r>
        <w:rPr>
          <w:rFonts w:hint="eastAsia"/>
        </w:rPr>
        <w:t>、日常市场活动的配合及参与。</w:t>
      </w:r>
    </w:p>
    <w:p w:rsidR="00810208" w:rsidRDefault="00810208" w:rsidP="00C974A9">
      <w:pPr>
        <w:spacing w:line="360" w:lineRule="auto"/>
      </w:pPr>
      <w:r>
        <w:t>8</w:t>
      </w:r>
      <w:r>
        <w:rPr>
          <w:rFonts w:hint="eastAsia"/>
        </w:rPr>
        <w:t>、校区信息的整理与管理。</w:t>
      </w:r>
    </w:p>
    <w:p w:rsidR="00810208" w:rsidRDefault="00810208" w:rsidP="00C974A9">
      <w:pPr>
        <w:spacing w:line="360" w:lineRule="auto"/>
      </w:pPr>
      <w:r>
        <w:t>9</w:t>
      </w:r>
      <w:r>
        <w:rPr>
          <w:rFonts w:hint="eastAsia"/>
        </w:rPr>
        <w:t>、协助教学工作及日常生活。</w:t>
      </w:r>
    </w:p>
    <w:p w:rsidR="00810208" w:rsidRDefault="00810208" w:rsidP="00C974A9">
      <w:pPr>
        <w:spacing w:line="360" w:lineRule="auto"/>
      </w:pPr>
      <w:r>
        <w:t>10</w:t>
      </w:r>
      <w:r>
        <w:rPr>
          <w:rFonts w:hint="eastAsia"/>
        </w:rPr>
        <w:t xml:space="preserve">、配合学校老师完成学校各项工作。　</w:t>
      </w:r>
      <w:bookmarkStart w:id="0" w:name="_GoBack"/>
      <w:bookmarkEnd w:id="0"/>
    </w:p>
    <w:sectPr w:rsidR="00810208" w:rsidSect="005F2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208" w:rsidRDefault="00810208" w:rsidP="00687131">
      <w:r>
        <w:separator/>
      </w:r>
    </w:p>
  </w:endnote>
  <w:endnote w:type="continuationSeparator" w:id="0">
    <w:p w:rsidR="00810208" w:rsidRDefault="00810208" w:rsidP="00687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208" w:rsidRDefault="00810208" w:rsidP="00687131">
      <w:r>
        <w:separator/>
      </w:r>
    </w:p>
  </w:footnote>
  <w:footnote w:type="continuationSeparator" w:id="0">
    <w:p w:rsidR="00810208" w:rsidRDefault="00810208" w:rsidP="006871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E7A1F"/>
    <w:multiLevelType w:val="hybridMultilevel"/>
    <w:tmpl w:val="CDE2135C"/>
    <w:lvl w:ilvl="0" w:tplc="AAB8011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E041491"/>
    <w:multiLevelType w:val="hybridMultilevel"/>
    <w:tmpl w:val="C2943F28"/>
    <w:lvl w:ilvl="0" w:tplc="836E84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319"/>
    <w:rsid w:val="000E44A1"/>
    <w:rsid w:val="001F7F36"/>
    <w:rsid w:val="003C5296"/>
    <w:rsid w:val="00536866"/>
    <w:rsid w:val="00546A36"/>
    <w:rsid w:val="005A19CE"/>
    <w:rsid w:val="005F2BB1"/>
    <w:rsid w:val="00687131"/>
    <w:rsid w:val="00693CEF"/>
    <w:rsid w:val="00761066"/>
    <w:rsid w:val="00810208"/>
    <w:rsid w:val="008D2F67"/>
    <w:rsid w:val="00A41319"/>
    <w:rsid w:val="00C0432E"/>
    <w:rsid w:val="00C974A9"/>
    <w:rsid w:val="00CA0E57"/>
    <w:rsid w:val="00D5664F"/>
    <w:rsid w:val="00DF0782"/>
    <w:rsid w:val="00E054F4"/>
    <w:rsid w:val="00F6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BB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1319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687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713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87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713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316</Words>
  <Characters>1807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培训学校岗位职责说明书</dc:title>
  <dc:subject/>
  <dc:creator>AutoBVT</dc:creator>
  <cp:keywords/>
  <dc:description/>
  <cp:lastModifiedBy>AutoBVT</cp:lastModifiedBy>
  <cp:revision>2</cp:revision>
  <dcterms:created xsi:type="dcterms:W3CDTF">2016-12-26T01:30:00Z</dcterms:created>
  <dcterms:modified xsi:type="dcterms:W3CDTF">2016-12-26T01:30:00Z</dcterms:modified>
</cp:coreProperties>
</file>